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57F7315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C62AE8">
        <w:rPr>
          <w:b/>
          <w:noProof/>
          <w:sz w:val="24"/>
        </w:rPr>
        <w:t>8-e</w:t>
      </w:r>
      <w:r w:rsidRPr="0033027D">
        <w:rPr>
          <w:b/>
          <w:noProof/>
          <w:sz w:val="24"/>
        </w:rPr>
        <w:tab/>
      </w:r>
      <w:r w:rsidR="0021789E" w:rsidRPr="0021789E">
        <w:rPr>
          <w:b/>
          <w:noProof/>
          <w:sz w:val="24"/>
        </w:rPr>
        <w:t>RP-</w:t>
      </w:r>
      <w:r w:rsidR="0021471A" w:rsidRPr="0021471A">
        <w:rPr>
          <w:b/>
          <w:noProof/>
          <w:sz w:val="24"/>
        </w:rPr>
        <w:t>22</w:t>
      </w:r>
      <w:r w:rsidR="007C57B3">
        <w:rPr>
          <w:b/>
          <w:noProof/>
          <w:sz w:val="24"/>
        </w:rPr>
        <w:t>3354</w:t>
      </w:r>
    </w:p>
    <w:p w14:paraId="10BF8656" w14:textId="53B69443" w:rsidR="006A45BA" w:rsidRPr="006A45BA" w:rsidRDefault="0021267D" w:rsidP="0033027D">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2 – 1</w:t>
      </w:r>
      <w:r w:rsidRPr="00151CDF">
        <w:rPr>
          <w:rFonts w:eastAsia="等线" w:cs="Arial"/>
          <w:b/>
          <w:sz w:val="24"/>
          <w:szCs w:val="24"/>
        </w:rPr>
        <w:t xml:space="preserve">6 </w:t>
      </w:r>
      <w:r w:rsidR="00C62AE8">
        <w:rPr>
          <w:rFonts w:eastAsia="等线" w:cs="Arial"/>
          <w:b/>
          <w:sz w:val="24"/>
          <w:szCs w:val="24"/>
        </w:rPr>
        <w:t>December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55DA252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36DAB">
        <w:rPr>
          <w:rFonts w:ascii="Arial" w:eastAsia="Batang" w:hAnsi="Arial"/>
          <w:b/>
          <w:lang w:eastAsia="zh-CN"/>
        </w:rPr>
        <w:t>9.</w:t>
      </w:r>
      <w:r w:rsidR="00C62AE8">
        <w:rPr>
          <w:rFonts w:ascii="Arial" w:eastAsia="Batang" w:hAnsi="Arial"/>
          <w:b/>
          <w:lang w:eastAsia="zh-CN"/>
        </w:rPr>
        <w:t>4</w:t>
      </w:r>
      <w:r w:rsidR="00C36DAB">
        <w:rPr>
          <w:rFonts w:ascii="Arial" w:eastAsia="Batang" w:hAnsi="Arial"/>
          <w:b/>
          <w:lang w:eastAsia="zh-CN"/>
        </w:rPr>
        <w:t>.5</w:t>
      </w:r>
      <w:r w:rsidR="00C62AE8">
        <w:rPr>
          <w:rFonts w:ascii="Arial" w:eastAsia="Batang" w:hAnsi="Arial"/>
          <w:b/>
          <w:lang w:eastAsia="zh-CN"/>
        </w:rPr>
        <w:t>.5</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bookmarkStart w:id="0" w:name="_GoBack"/>
            <w:bookmarkEnd w:id="0"/>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7DDE503"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36A75000"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734593C3"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E06161"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986CE" w14:textId="77777777" w:rsidR="00E06161" w:rsidRDefault="00E06161">
      <w:r>
        <w:separator/>
      </w:r>
    </w:p>
  </w:endnote>
  <w:endnote w:type="continuationSeparator" w:id="0">
    <w:p w14:paraId="6A29DE1B" w14:textId="77777777" w:rsidR="00E06161" w:rsidRDefault="00E0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A1971" w14:textId="77777777" w:rsidR="00E06161" w:rsidRDefault="00E06161">
      <w:r>
        <w:separator/>
      </w:r>
    </w:p>
  </w:footnote>
  <w:footnote w:type="continuationSeparator" w:id="0">
    <w:p w14:paraId="64F10944" w14:textId="77777777" w:rsidR="00E06161" w:rsidRDefault="00E061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755D"/>
    <w:rsid w:val="00C715CA"/>
    <w:rsid w:val="00C7495D"/>
    <w:rsid w:val="00C77CE9"/>
    <w:rsid w:val="00CA0968"/>
    <w:rsid w:val="00CA168E"/>
    <w:rsid w:val="00CB0647"/>
    <w:rsid w:val="00CB4236"/>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4B58E-2A12-4143-BA06-21776169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1958</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13098</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8</cp:revision>
  <cp:lastPrinted>2000-02-29T03:31:00Z</cp:lastPrinted>
  <dcterms:created xsi:type="dcterms:W3CDTF">2022-11-29T09:41:00Z</dcterms:created>
  <dcterms:modified xsi:type="dcterms:W3CDTF">2022-12-05T03:23:00Z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(3)4o6RQEs9pdrRBzhIajIS1s/OEFZPEtCC5d373br2u8B8bX+tV0x0R9nrvu9ZfPMgbFoZ1AOz
z+FulKy+LescC350M1e+W3V87aeJ9WV5t1a36bH/Ua46vkGEsE8OAxrb4tfKNA5q8VmdwGl/
ulpnzLWP4S8BPQQsY30M8Ycbypj8oQZ08YLD0rLdDlwymSjJwmnFLhtNdoz3k+dzRGmB1XTd
nTbELEY3ax8S2nN2qW</vt:lpwstr>
  </property>
  <property fmtid="{D5CDD505-2E9C-101B-9397-08002B2CF9AE}" pid="5" name="_2015_ms_pID_7253431">
    <vt:lpwstr>xcSF54Bbc8zzjDILDOSkdIxXzSMC05y4LSL2a9z5vILJCtkRLMaYal
+f+F8aPScPTKykFMKJdnup6wRsdf24zra8UwFM6Z1Ur4gtinRHyQYaMuBCN+S/7sKeZXPDyr
JK3ywgsxsJ28xPpJ62tdTAcZRIiW6rT7+J7YPfwynmfUAWa1THT4tPOVTbPyNMHL3JhCNUrf
Ynk3WF1uQVXga+mZZg018GESyMrwizeKh1cF</vt:lpwstr>
  </property>
  <property fmtid="{D5CDD505-2E9C-101B-9397-08002B2CF9AE}" pid="6" name="_2015_ms_pID_7253432">
    <vt:lpwstr>HSLPq2y8xfSaixn4Qu+Dc7Q=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1662540206</vt:lpwstr>
  </property>
</Properties>
</file>